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16BF2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EE6F2DC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CFFDADB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7BE3D7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0989B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Katherine(q.v.), 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Canynges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stockfishmonger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his wife</w:t>
      </w:r>
    </w:p>
    <w:p w14:paraId="304B428F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Alice(q.v.).</w:t>
      </w:r>
    </w:p>
    <w:p w14:paraId="52453008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435072B4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004D4E64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30C5147E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p.42)</w:t>
      </w:r>
    </w:p>
    <w:p w14:paraId="13AFE82A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6A5292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E9789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83D35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Aug.1407</w:t>
      </w:r>
      <w:r>
        <w:rPr>
          <w:rFonts w:ascii="Times New Roman" w:hAnsi="Times New Roman" w:cs="Times New Roman"/>
          <w:sz w:val="24"/>
          <w:szCs w:val="24"/>
        </w:rPr>
        <w:tab/>
        <w:t>John bequeathed them a corner shop with three pairs of rooms above.</w:t>
      </w:r>
    </w:p>
    <w:p w14:paraId="5B90FD4F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64529EA2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C8C03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B41CCB" w14:textId="77777777" w:rsidR="00FF60FD" w:rsidRDefault="00FF60FD" w:rsidP="00FF6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026912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42F4E" w14:textId="77777777" w:rsidR="00FF60FD" w:rsidRDefault="00FF60FD" w:rsidP="009139A6">
      <w:r>
        <w:separator/>
      </w:r>
    </w:p>
  </w:endnote>
  <w:endnote w:type="continuationSeparator" w:id="0">
    <w:p w14:paraId="78F5D955" w14:textId="77777777" w:rsidR="00FF60FD" w:rsidRDefault="00FF60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90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AB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56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C263" w14:textId="77777777" w:rsidR="00FF60FD" w:rsidRDefault="00FF60FD" w:rsidP="009139A6">
      <w:r>
        <w:separator/>
      </w:r>
    </w:p>
  </w:footnote>
  <w:footnote w:type="continuationSeparator" w:id="0">
    <w:p w14:paraId="7B9045CC" w14:textId="77777777" w:rsidR="00FF60FD" w:rsidRDefault="00FF60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4E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F2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69E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0F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D47FE"/>
  <w15:chartTrackingRefBased/>
  <w15:docId w15:val="{4FC870F8-58B4-4204-ADE2-2B508F91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2021-04-21T13:08:00Z</dcterms:created>
  <dcterms:modified xsi:type="dcterms:W3CDTF">2021-04-21T13:09:00Z</dcterms:modified>
</cp:coreProperties>
</file>